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261F6" w14:textId="77777777" w:rsidR="000E6752" w:rsidRDefault="000E6752" w:rsidP="000E6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WESCOTE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9E4D58F" w14:textId="77777777" w:rsidR="000E6752" w:rsidRDefault="000E6752" w:rsidP="000E6752">
      <w:pPr>
        <w:rPr>
          <w:rFonts w:ascii="Times New Roman" w:hAnsi="Times New Roman" w:cs="Times New Roman"/>
        </w:rPr>
      </w:pPr>
    </w:p>
    <w:p w14:paraId="6AE1BBD1" w14:textId="77777777" w:rsidR="000E6752" w:rsidRDefault="000E6752" w:rsidP="000E6752">
      <w:pPr>
        <w:rPr>
          <w:rFonts w:ascii="Times New Roman" w:hAnsi="Times New Roman" w:cs="Times New Roman"/>
        </w:rPr>
      </w:pPr>
    </w:p>
    <w:p w14:paraId="70EF3E34" w14:textId="77777777" w:rsidR="000E6752" w:rsidRDefault="000E6752" w:rsidP="000E6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Guy </w:t>
      </w:r>
      <w:proofErr w:type="spellStart"/>
      <w:r>
        <w:rPr>
          <w:rFonts w:ascii="Times New Roman" w:hAnsi="Times New Roman" w:cs="Times New Roman"/>
        </w:rPr>
        <w:t>Westcote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of  </w:t>
      </w:r>
      <w:proofErr w:type="spellStart"/>
      <w:r>
        <w:rPr>
          <w:rFonts w:ascii="Times New Roman" w:hAnsi="Times New Roman" w:cs="Times New Roman"/>
        </w:rPr>
        <w:t>Rycote</w:t>
      </w:r>
      <w:proofErr w:type="spellEnd"/>
      <w:proofErr w:type="gramEnd"/>
      <w:r>
        <w:rPr>
          <w:rFonts w:ascii="Times New Roman" w:hAnsi="Times New Roman" w:cs="Times New Roman"/>
        </w:rPr>
        <w:t>, Oxfordshire(q.v.).</w:t>
      </w:r>
    </w:p>
    <w:p w14:paraId="253245B5" w14:textId="77777777" w:rsidR="000E6752" w:rsidRDefault="000E6752" w:rsidP="000E6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6207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A8EB20" w14:textId="77777777" w:rsidR="000E6752" w:rsidRDefault="000E6752" w:rsidP="000E6752">
      <w:pPr>
        <w:rPr>
          <w:rFonts w:ascii="Times New Roman" w:hAnsi="Times New Roman" w:cs="Times New Roman"/>
        </w:rPr>
      </w:pPr>
    </w:p>
    <w:p w14:paraId="2F50F135" w14:textId="77777777" w:rsidR="000E6752" w:rsidRDefault="000E6752" w:rsidP="000E6752">
      <w:pPr>
        <w:rPr>
          <w:rFonts w:ascii="Times New Roman" w:hAnsi="Times New Roman" w:cs="Times New Roman"/>
        </w:rPr>
      </w:pPr>
    </w:p>
    <w:p w14:paraId="4F425C23" w14:textId="77777777" w:rsidR="000E6752" w:rsidRDefault="000E6752" w:rsidP="000E67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2019</w:t>
      </w:r>
    </w:p>
    <w:p w14:paraId="776E2494" w14:textId="77777777" w:rsidR="006B2F86" w:rsidRPr="00E71FC3" w:rsidRDefault="000E67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84A2D" w14:textId="77777777" w:rsidR="000E6752" w:rsidRDefault="000E6752" w:rsidP="00E71FC3">
      <w:r>
        <w:separator/>
      </w:r>
    </w:p>
  </w:endnote>
  <w:endnote w:type="continuationSeparator" w:id="0">
    <w:p w14:paraId="04D282A3" w14:textId="77777777" w:rsidR="000E6752" w:rsidRDefault="000E67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696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E275E" w14:textId="77777777" w:rsidR="000E6752" w:rsidRDefault="000E6752" w:rsidP="00E71FC3">
      <w:r>
        <w:separator/>
      </w:r>
    </w:p>
  </w:footnote>
  <w:footnote w:type="continuationSeparator" w:id="0">
    <w:p w14:paraId="630D9968" w14:textId="77777777" w:rsidR="000E6752" w:rsidRDefault="000E67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752"/>
    <w:rsid w:val="000E67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7C43A"/>
  <w15:chartTrackingRefBased/>
  <w15:docId w15:val="{9181EE2F-214E-438F-B577-32D101A0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7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E67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2019-04-11T19:32:00Z</dcterms:created>
  <dcterms:modified xsi:type="dcterms:W3CDTF">2019-04-11T19:32:00Z</dcterms:modified>
</cp:coreProperties>
</file>